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0A3F8" w14:textId="77777777" w:rsidR="00F078BA" w:rsidRDefault="00997F14" w:rsidP="00F078BA">
      <w:pPr>
        <w:spacing w:line="240" w:lineRule="auto"/>
        <w:jc w:val="right"/>
        <w:rPr>
          <w:rFonts w:ascii="Corbel" w:hAnsi="Corbel"/>
          <w:bCs/>
          <w:i/>
        </w:rPr>
      </w:pPr>
      <w:r w:rsidRPr="00120D9A">
        <w:rPr>
          <w:rFonts w:ascii="Times New Roman" w:hAnsi="Times New Roman"/>
          <w:b/>
          <w:bCs/>
        </w:rPr>
        <w:t xml:space="preserve">   </w:t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F078BA" w:rsidRPr="0043782E">
        <w:rPr>
          <w:rFonts w:ascii="Corbel" w:hAnsi="Corbel"/>
          <w:bCs/>
          <w:i/>
        </w:rPr>
        <w:t xml:space="preserve">Załącznik nr 1.5 do Zarządzenia Rektora UR  nr </w:t>
      </w:r>
      <w:r w:rsidR="00F078BA">
        <w:rPr>
          <w:rFonts w:ascii="Corbel" w:hAnsi="Corbel"/>
          <w:bCs/>
          <w:i/>
        </w:rPr>
        <w:t>7/2023</w:t>
      </w:r>
    </w:p>
    <w:p w14:paraId="2DAF25E1" w14:textId="77777777" w:rsidR="00F078BA" w:rsidRPr="009C54AE" w:rsidRDefault="00F078BA" w:rsidP="00F078B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4CF8D6" w14:textId="77777777" w:rsidR="00F078BA" w:rsidRPr="009C54AE" w:rsidRDefault="00F078BA" w:rsidP="00F078BA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2AF30A40" w14:textId="77777777" w:rsidR="00F078BA" w:rsidRDefault="00F078BA" w:rsidP="00F078B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8DD114A" w14:textId="77777777" w:rsidR="00F078BA" w:rsidRDefault="00F078BA" w:rsidP="00F078BA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63ED2E21" w14:textId="54F7DB29" w:rsidR="00F078BA" w:rsidRPr="00EA4832" w:rsidRDefault="00F078BA" w:rsidP="00F078BA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2024/2025</w:t>
      </w:r>
    </w:p>
    <w:p w14:paraId="439204FC" w14:textId="3E320E05" w:rsidR="0085747A" w:rsidRPr="00120D9A" w:rsidRDefault="0085747A" w:rsidP="00F078B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3D60EEA" w14:textId="77777777" w:rsidR="0085747A" w:rsidRPr="00120D9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0D9A">
        <w:rPr>
          <w:rFonts w:ascii="Corbel" w:hAnsi="Corbel"/>
          <w:szCs w:val="24"/>
        </w:rPr>
        <w:t xml:space="preserve">1. </w:t>
      </w:r>
      <w:r w:rsidR="0085747A" w:rsidRPr="00120D9A">
        <w:rPr>
          <w:rFonts w:ascii="Corbel" w:hAnsi="Corbel"/>
          <w:szCs w:val="24"/>
        </w:rPr>
        <w:t xml:space="preserve">Podstawowe </w:t>
      </w:r>
      <w:r w:rsidR="00445970" w:rsidRPr="00120D9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20D9A" w:rsidRPr="00120D9A" w14:paraId="42B393D8" w14:textId="77777777" w:rsidTr="4C0CDA11">
        <w:tc>
          <w:tcPr>
            <w:tcW w:w="2694" w:type="dxa"/>
            <w:vAlign w:val="center"/>
          </w:tcPr>
          <w:p w14:paraId="5606F8E7" w14:textId="77777777" w:rsidR="0085747A" w:rsidRPr="00120D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87A436" w14:textId="7BA7AB45" w:rsidR="0085747A" w:rsidRPr="00120D9A" w:rsidRDefault="00F857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Cs/>
                <w:color w:val="auto"/>
                <w:sz w:val="24"/>
                <w:szCs w:val="24"/>
              </w:rPr>
              <w:t>Prawo własności intelektualnej</w:t>
            </w:r>
          </w:p>
        </w:tc>
      </w:tr>
      <w:tr w:rsidR="00120D9A" w:rsidRPr="00120D9A" w14:paraId="589D65E4" w14:textId="77777777" w:rsidTr="4C0CDA11">
        <w:tc>
          <w:tcPr>
            <w:tcW w:w="2694" w:type="dxa"/>
            <w:vAlign w:val="center"/>
          </w:tcPr>
          <w:p w14:paraId="7E3B9257" w14:textId="77777777" w:rsidR="0085747A" w:rsidRPr="00120D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20D9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A21BE" w14:textId="0F63221E" w:rsidR="0085747A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ASO 20</w:t>
            </w:r>
          </w:p>
        </w:tc>
      </w:tr>
      <w:tr w:rsidR="00F74FA4" w:rsidRPr="00120D9A" w14:paraId="706F8E87" w14:textId="77777777" w:rsidTr="4C0CDA11">
        <w:tc>
          <w:tcPr>
            <w:tcW w:w="2694" w:type="dxa"/>
            <w:vAlign w:val="center"/>
          </w:tcPr>
          <w:p w14:paraId="295ABCF0" w14:textId="77777777" w:rsidR="00F74FA4" w:rsidRPr="00120D9A" w:rsidRDefault="00F74FA4" w:rsidP="00F74FA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90F0640" w14:textId="771FC266" w:rsidR="00F74FA4" w:rsidRPr="00120D9A" w:rsidRDefault="00F74FA4" w:rsidP="4C0CDA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F74FA4" w:rsidRPr="00120D9A" w14:paraId="17BBF21D" w14:textId="77777777" w:rsidTr="4C0CDA11">
        <w:tc>
          <w:tcPr>
            <w:tcW w:w="2694" w:type="dxa"/>
            <w:vAlign w:val="center"/>
          </w:tcPr>
          <w:p w14:paraId="02BBC39D" w14:textId="77777777" w:rsidR="00F74FA4" w:rsidRPr="00120D9A" w:rsidRDefault="00F74FA4" w:rsidP="00F74F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C072B" w14:textId="6BD96C80" w:rsidR="00F74FA4" w:rsidRPr="00120D9A" w:rsidRDefault="5E9EEC1A" w:rsidP="4C0CDA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F74FA4"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Prawa Cywilnego i Handlowego </w:t>
            </w:r>
          </w:p>
        </w:tc>
      </w:tr>
      <w:tr w:rsidR="00120D9A" w:rsidRPr="00120D9A" w14:paraId="455D9D0D" w14:textId="77777777" w:rsidTr="4C0CDA11">
        <w:tc>
          <w:tcPr>
            <w:tcW w:w="2694" w:type="dxa"/>
            <w:vAlign w:val="center"/>
          </w:tcPr>
          <w:p w14:paraId="204405E6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30758" w14:textId="0D8E25FA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120D9A" w:rsidRPr="00120D9A" w14:paraId="00F0BBD8" w14:textId="77777777" w:rsidTr="4C0CDA11">
        <w:tc>
          <w:tcPr>
            <w:tcW w:w="2694" w:type="dxa"/>
            <w:vAlign w:val="center"/>
          </w:tcPr>
          <w:p w14:paraId="335ECCB9" w14:textId="77777777" w:rsidR="0085747A" w:rsidRPr="00120D9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E0963E" w14:textId="0E3E4282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Stopnia </w:t>
            </w:r>
          </w:p>
        </w:tc>
      </w:tr>
      <w:tr w:rsidR="00120D9A" w:rsidRPr="00120D9A" w14:paraId="69BA9FDB" w14:textId="77777777" w:rsidTr="4C0CDA11">
        <w:tc>
          <w:tcPr>
            <w:tcW w:w="2694" w:type="dxa"/>
            <w:vAlign w:val="center"/>
          </w:tcPr>
          <w:p w14:paraId="2E62EF7D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A53B9" w14:textId="28F948ED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120D9A" w:rsidRPr="00120D9A" w14:paraId="6F622EE7" w14:textId="77777777" w:rsidTr="4C0CDA11">
        <w:tc>
          <w:tcPr>
            <w:tcW w:w="2694" w:type="dxa"/>
            <w:vAlign w:val="center"/>
          </w:tcPr>
          <w:p w14:paraId="37938D3B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9DEB8C" w14:textId="3612E614" w:rsidR="0085747A" w:rsidRPr="00120D9A" w:rsidRDefault="005E3B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AF5AE0"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tacjonarny</w:t>
            </w:r>
          </w:p>
        </w:tc>
      </w:tr>
      <w:tr w:rsidR="00120D9A" w:rsidRPr="00120D9A" w14:paraId="68F6C8DC" w14:textId="77777777" w:rsidTr="4C0CDA11">
        <w:tc>
          <w:tcPr>
            <w:tcW w:w="2694" w:type="dxa"/>
            <w:vAlign w:val="center"/>
          </w:tcPr>
          <w:p w14:paraId="24AE33FA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20D9A">
              <w:rPr>
                <w:rFonts w:ascii="Corbel" w:hAnsi="Corbel"/>
                <w:sz w:val="24"/>
                <w:szCs w:val="24"/>
              </w:rPr>
              <w:t>/y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0CD290" w14:textId="65F8BE6D" w:rsidR="0085747A" w:rsidRPr="00120D9A" w:rsidRDefault="005C19EF" w:rsidP="4C0CDA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3639F4BF"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</w:p>
        </w:tc>
      </w:tr>
      <w:tr w:rsidR="00120D9A" w:rsidRPr="00120D9A" w14:paraId="1E7C2995" w14:textId="77777777" w:rsidTr="4C0CDA11">
        <w:tc>
          <w:tcPr>
            <w:tcW w:w="2694" w:type="dxa"/>
            <w:vAlign w:val="center"/>
          </w:tcPr>
          <w:p w14:paraId="5E848500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EF2C1E" w14:textId="4D7D8C4C" w:rsidR="0085747A" w:rsidRPr="00120D9A" w:rsidRDefault="00C45B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Kierunkowy </w:t>
            </w:r>
            <w:bookmarkStart w:id="0" w:name="_GoBack"/>
            <w:bookmarkEnd w:id="0"/>
          </w:p>
        </w:tc>
      </w:tr>
      <w:tr w:rsidR="00120D9A" w:rsidRPr="00120D9A" w14:paraId="58E1167F" w14:textId="77777777" w:rsidTr="4C0CDA11">
        <w:tc>
          <w:tcPr>
            <w:tcW w:w="2694" w:type="dxa"/>
            <w:vAlign w:val="center"/>
          </w:tcPr>
          <w:p w14:paraId="1C53F2D4" w14:textId="77777777" w:rsidR="00923D7D" w:rsidRPr="00120D9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975D3F" w14:textId="130F8CBD" w:rsidR="00923D7D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B942F9" w:rsidRPr="005E3B34" w14:paraId="5E5185BC" w14:textId="77777777" w:rsidTr="4C0CDA11">
        <w:tc>
          <w:tcPr>
            <w:tcW w:w="2694" w:type="dxa"/>
            <w:vAlign w:val="center"/>
          </w:tcPr>
          <w:p w14:paraId="4E28F375" w14:textId="77777777" w:rsidR="00B942F9" w:rsidRPr="00120D9A" w:rsidRDefault="00B942F9" w:rsidP="00B942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0A9DF" w14:textId="4F28BBE0" w:rsidR="00B942F9" w:rsidRPr="00F078BA" w:rsidRDefault="00B942F9" w:rsidP="00B942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78BA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Aneta Arkuszewska, prof. UR</w:t>
            </w:r>
          </w:p>
        </w:tc>
      </w:tr>
      <w:tr w:rsidR="00B942F9" w:rsidRPr="00120D9A" w14:paraId="7B76DB32" w14:textId="77777777" w:rsidTr="4C0CDA11">
        <w:tc>
          <w:tcPr>
            <w:tcW w:w="2694" w:type="dxa"/>
            <w:vAlign w:val="center"/>
          </w:tcPr>
          <w:p w14:paraId="78846033" w14:textId="77777777" w:rsidR="00B942F9" w:rsidRPr="00120D9A" w:rsidRDefault="00B942F9" w:rsidP="00B942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6B7BBE" w14:textId="234FEF34" w:rsidR="00B942F9" w:rsidRPr="00120D9A" w:rsidRDefault="00B942F9" w:rsidP="00B942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78BA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Aneta Arkuszewska, prof. UR</w:t>
            </w:r>
          </w:p>
        </w:tc>
      </w:tr>
    </w:tbl>
    <w:p w14:paraId="19C40FB1" w14:textId="77777777" w:rsidR="0085747A" w:rsidRPr="00120D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* </w:t>
      </w:r>
      <w:r w:rsidRPr="00120D9A">
        <w:rPr>
          <w:rFonts w:ascii="Corbel" w:hAnsi="Corbel"/>
          <w:i/>
          <w:sz w:val="24"/>
          <w:szCs w:val="24"/>
        </w:rPr>
        <w:t>-</w:t>
      </w:r>
      <w:r w:rsidR="00B90885" w:rsidRPr="00120D9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20D9A">
        <w:rPr>
          <w:rFonts w:ascii="Corbel" w:hAnsi="Corbel"/>
          <w:b w:val="0"/>
          <w:sz w:val="24"/>
          <w:szCs w:val="24"/>
        </w:rPr>
        <w:t>e,</w:t>
      </w:r>
      <w:r w:rsidRPr="00120D9A">
        <w:rPr>
          <w:rFonts w:ascii="Corbel" w:hAnsi="Corbel"/>
          <w:i/>
          <w:sz w:val="24"/>
          <w:szCs w:val="24"/>
        </w:rPr>
        <w:t xml:space="preserve"> </w:t>
      </w:r>
      <w:r w:rsidRPr="00120D9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20D9A">
        <w:rPr>
          <w:rFonts w:ascii="Corbel" w:hAnsi="Corbel"/>
          <w:b w:val="0"/>
          <w:i/>
          <w:sz w:val="24"/>
          <w:szCs w:val="24"/>
        </w:rPr>
        <w:t>w Jednostce</w:t>
      </w:r>
    </w:p>
    <w:p w14:paraId="119ABCF7" w14:textId="77777777" w:rsidR="00923D7D" w:rsidRPr="00120D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500407" w14:textId="77777777" w:rsidR="0085747A" w:rsidRPr="00120D9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>1.</w:t>
      </w:r>
      <w:r w:rsidR="00E22FBC" w:rsidRPr="00120D9A">
        <w:rPr>
          <w:rFonts w:ascii="Corbel" w:hAnsi="Corbel"/>
          <w:sz w:val="24"/>
          <w:szCs w:val="24"/>
        </w:rPr>
        <w:t>1</w:t>
      </w:r>
      <w:r w:rsidRPr="00120D9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B77881" w14:textId="77777777" w:rsidR="00923D7D" w:rsidRPr="00120D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60"/>
        <w:gridCol w:w="692"/>
        <w:gridCol w:w="821"/>
        <w:gridCol w:w="763"/>
        <w:gridCol w:w="948"/>
        <w:gridCol w:w="1189"/>
        <w:gridCol w:w="1505"/>
      </w:tblGrid>
      <w:tr w:rsidR="00120D9A" w:rsidRPr="00120D9A" w14:paraId="134D0314" w14:textId="77777777" w:rsidTr="4C0CDA11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F5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Semestr</w:t>
            </w:r>
          </w:p>
          <w:p w14:paraId="773805BC" w14:textId="77777777" w:rsidR="00015B8F" w:rsidRPr="00120D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(</w:t>
            </w:r>
            <w:r w:rsidR="00363F78" w:rsidRPr="00120D9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AEB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Wykł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952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5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Konw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6B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0E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Sem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B1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65A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Prakt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421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0F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20D9A">
              <w:rPr>
                <w:rFonts w:ascii="Corbel" w:hAnsi="Corbel"/>
                <w:b/>
                <w:szCs w:val="24"/>
              </w:rPr>
              <w:t>Liczba pkt</w:t>
            </w:r>
            <w:r w:rsidR="00B90885" w:rsidRPr="00120D9A">
              <w:rPr>
                <w:rFonts w:ascii="Corbel" w:hAnsi="Corbel"/>
                <w:b/>
                <w:szCs w:val="24"/>
              </w:rPr>
              <w:t>.</w:t>
            </w:r>
            <w:r w:rsidRPr="00120D9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0D9A" w:rsidRPr="00120D9A" w14:paraId="50C3C527" w14:textId="77777777" w:rsidTr="4C0CDA11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F97" w14:textId="22CCB87F" w:rsidR="00015B8F" w:rsidRPr="00120D9A" w:rsidRDefault="005C19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59D" w14:textId="6C83AB82" w:rsidR="00015B8F" w:rsidRPr="00120D9A" w:rsidRDefault="005E3B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C86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C20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39A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4AE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7B8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E3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4959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AE8" w14:textId="324E5C40" w:rsidR="00015B8F" w:rsidRPr="00120D9A" w:rsidRDefault="00B17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7F7358" w14:textId="77777777" w:rsidR="00923D7D" w:rsidRPr="00120D9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78D455" w14:textId="77777777" w:rsidR="00923D7D" w:rsidRPr="00120D9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47680CB" w14:textId="77777777" w:rsidR="0085747A" w:rsidRPr="00120D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>1.</w:t>
      </w:r>
      <w:r w:rsidR="00E22FBC" w:rsidRPr="00120D9A">
        <w:rPr>
          <w:rFonts w:ascii="Corbel" w:hAnsi="Corbel"/>
          <w:smallCaps w:val="0"/>
          <w:szCs w:val="24"/>
        </w:rPr>
        <w:t>2</w:t>
      </w:r>
      <w:r w:rsidR="00F83B28" w:rsidRPr="00120D9A">
        <w:rPr>
          <w:rFonts w:ascii="Corbel" w:hAnsi="Corbel"/>
          <w:smallCaps w:val="0"/>
          <w:szCs w:val="24"/>
        </w:rPr>
        <w:t>.</w:t>
      </w:r>
      <w:r w:rsidR="00F83B28" w:rsidRPr="00120D9A">
        <w:rPr>
          <w:rFonts w:ascii="Corbel" w:hAnsi="Corbel"/>
          <w:smallCaps w:val="0"/>
          <w:szCs w:val="24"/>
        </w:rPr>
        <w:tab/>
      </w:r>
      <w:r w:rsidRPr="00120D9A">
        <w:rPr>
          <w:rFonts w:ascii="Corbel" w:hAnsi="Corbel"/>
          <w:smallCaps w:val="0"/>
          <w:szCs w:val="24"/>
        </w:rPr>
        <w:t xml:space="preserve">Sposób realizacji zajęć  </w:t>
      </w:r>
    </w:p>
    <w:p w14:paraId="78E763EF" w14:textId="77777777" w:rsidR="00B1745E" w:rsidRPr="00120D9A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D9A"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120D9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F1B1D9" w14:textId="77777777" w:rsidR="00B1745E" w:rsidRPr="00120D9A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D9A"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120D9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E19B09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05913E" w14:textId="2A44EB33" w:rsidR="00E22FBC" w:rsidRPr="00120D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1.3 </w:t>
      </w:r>
      <w:r w:rsidR="00F83B28" w:rsidRPr="00120D9A">
        <w:rPr>
          <w:rFonts w:ascii="Corbel" w:hAnsi="Corbel"/>
          <w:smallCaps w:val="0"/>
          <w:szCs w:val="24"/>
        </w:rPr>
        <w:tab/>
      </w:r>
      <w:r w:rsidRPr="00120D9A">
        <w:rPr>
          <w:rFonts w:ascii="Corbel" w:hAnsi="Corbel"/>
          <w:smallCaps w:val="0"/>
          <w:szCs w:val="24"/>
        </w:rPr>
        <w:t>For</w:t>
      </w:r>
      <w:r w:rsidR="00445970" w:rsidRPr="00120D9A">
        <w:rPr>
          <w:rFonts w:ascii="Corbel" w:hAnsi="Corbel"/>
          <w:smallCaps w:val="0"/>
          <w:szCs w:val="24"/>
        </w:rPr>
        <w:t>ma zaliczenia przedmiotu</w:t>
      </w:r>
      <w:r w:rsidRPr="00120D9A">
        <w:rPr>
          <w:rFonts w:ascii="Corbel" w:hAnsi="Corbel"/>
          <w:smallCaps w:val="0"/>
          <w:szCs w:val="24"/>
        </w:rPr>
        <w:t xml:space="preserve"> (z toku) </w:t>
      </w:r>
      <w:r w:rsidRPr="00120D9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A1E3B9" w14:textId="77777777" w:rsidR="009C54AE" w:rsidRPr="00120D9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A9EEC5" w14:textId="7F5EC519" w:rsidR="00E960BB" w:rsidRPr="00120D9A" w:rsidRDefault="00B1745E" w:rsidP="00B1745E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120D9A">
        <w:rPr>
          <w:rFonts w:ascii="Corbel" w:hAnsi="Corbel"/>
          <w:b w:val="0"/>
          <w:szCs w:val="24"/>
        </w:rPr>
        <w:t xml:space="preserve">Wykład – </w:t>
      </w:r>
      <w:r w:rsidRPr="00120D9A">
        <w:rPr>
          <w:rFonts w:ascii="Corbel" w:hAnsi="Corbel"/>
          <w:bCs/>
          <w:szCs w:val="24"/>
        </w:rPr>
        <w:t>zaliczenie z oceną</w:t>
      </w:r>
    </w:p>
    <w:p w14:paraId="4239EF1B" w14:textId="77777777" w:rsidR="00E960BB" w:rsidRPr="00120D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C0CDA11">
        <w:rPr>
          <w:rFonts w:ascii="Corbel" w:hAnsi="Corbel"/>
        </w:rPr>
        <w:t xml:space="preserve">2.Wymagania wstępne </w:t>
      </w:r>
    </w:p>
    <w:p w14:paraId="0AC374F5" w14:textId="0179480B" w:rsidR="4C0CDA11" w:rsidRDefault="4C0CDA11" w:rsidP="4C0CDA1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5C8BEFF6" w14:textId="77777777" w:rsidTr="4C0CDA11">
        <w:tc>
          <w:tcPr>
            <w:tcW w:w="9670" w:type="dxa"/>
          </w:tcPr>
          <w:p w14:paraId="08C083C6" w14:textId="0CC929F0" w:rsidR="0085747A" w:rsidRPr="00120D9A" w:rsidRDefault="00B1745E" w:rsidP="4C0CDA1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4C0CDA11">
              <w:rPr>
                <w:rFonts w:ascii="Corbel" w:hAnsi="Corbel"/>
                <w:b w:val="0"/>
                <w:smallCaps w:val="0"/>
              </w:rPr>
              <w:t>Podstawy prawoznawstwa</w:t>
            </w:r>
          </w:p>
        </w:tc>
      </w:tr>
    </w:tbl>
    <w:p w14:paraId="7F819092" w14:textId="77777777" w:rsidR="00153C41" w:rsidRPr="00120D9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9439EF" w14:textId="463877F5" w:rsidR="0085747A" w:rsidRPr="00120D9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0D9A">
        <w:rPr>
          <w:rFonts w:ascii="Corbel" w:hAnsi="Corbel"/>
          <w:szCs w:val="24"/>
        </w:rPr>
        <w:lastRenderedPageBreak/>
        <w:t>3.</w:t>
      </w:r>
      <w:r w:rsidR="0085747A" w:rsidRPr="00120D9A">
        <w:rPr>
          <w:rFonts w:ascii="Corbel" w:hAnsi="Corbel"/>
          <w:szCs w:val="24"/>
        </w:rPr>
        <w:t xml:space="preserve"> </w:t>
      </w:r>
      <w:r w:rsidR="00A84C85" w:rsidRPr="00120D9A">
        <w:rPr>
          <w:rFonts w:ascii="Corbel" w:hAnsi="Corbel"/>
          <w:szCs w:val="24"/>
        </w:rPr>
        <w:t>cele, efekty uczenia się</w:t>
      </w:r>
      <w:r w:rsidR="0085747A" w:rsidRPr="00120D9A">
        <w:rPr>
          <w:rFonts w:ascii="Corbel" w:hAnsi="Corbel"/>
          <w:szCs w:val="24"/>
        </w:rPr>
        <w:t>, treści Programowe i stosowane metody Dydaktyczne</w:t>
      </w:r>
    </w:p>
    <w:p w14:paraId="597F5A44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B6D7BF" w14:textId="77777777" w:rsidR="0085747A" w:rsidRPr="00120D9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3.1 </w:t>
      </w:r>
      <w:r w:rsidR="00C05F44" w:rsidRPr="00120D9A">
        <w:rPr>
          <w:rFonts w:ascii="Corbel" w:hAnsi="Corbel"/>
          <w:sz w:val="24"/>
          <w:szCs w:val="24"/>
        </w:rPr>
        <w:t>Cele przedmiotu</w:t>
      </w:r>
    </w:p>
    <w:p w14:paraId="527F6339" w14:textId="77777777" w:rsidR="00F83B28" w:rsidRPr="00120D9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20D9A" w:rsidRPr="00120D9A" w14:paraId="15518C34" w14:textId="77777777" w:rsidTr="00923D7D">
        <w:tc>
          <w:tcPr>
            <w:tcW w:w="851" w:type="dxa"/>
            <w:vAlign w:val="center"/>
          </w:tcPr>
          <w:p w14:paraId="7C0E5B51" w14:textId="77777777" w:rsidR="0085747A" w:rsidRPr="00120D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D23BEB" w14:textId="2B130F02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podstawowych teoretycznych wiadomości z zakresu prawa własności intelektualnej</w:t>
            </w:r>
          </w:p>
        </w:tc>
      </w:tr>
      <w:tr w:rsidR="00120D9A" w:rsidRPr="00120D9A" w14:paraId="31230D2C" w14:textId="77777777" w:rsidTr="00923D7D">
        <w:tc>
          <w:tcPr>
            <w:tcW w:w="851" w:type="dxa"/>
            <w:vAlign w:val="center"/>
          </w:tcPr>
          <w:p w14:paraId="747C5498" w14:textId="60A460F4" w:rsidR="0085747A" w:rsidRPr="00120D9A" w:rsidRDefault="00CF46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C643C7" w14:textId="093A2D22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Znajomienie studentów z przepisami normatywnymi oraz wybranym orzecznictwem sądowym z zakresu prawa własności intelektualnej</w:t>
            </w:r>
          </w:p>
        </w:tc>
      </w:tr>
      <w:tr w:rsidR="00120D9A" w:rsidRPr="00120D9A" w14:paraId="0D46D670" w14:textId="77777777" w:rsidTr="00923D7D">
        <w:tc>
          <w:tcPr>
            <w:tcW w:w="851" w:type="dxa"/>
            <w:vAlign w:val="center"/>
          </w:tcPr>
          <w:p w14:paraId="28BD2FB2" w14:textId="5A8340FD" w:rsidR="0085747A" w:rsidRPr="00120D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F46AD" w:rsidRPr="00120D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DB89EA" w14:textId="46B91A73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podstawowych, praktycznych umiejętności polegających na rozwiązywaniu konkretnych kazusów, obejmujących problematykę przedmiotu, w</w:t>
            </w:r>
            <w:r w:rsidR="00CB6C4D"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efekcie przygotowanie studentów do samodzielnego stosowania w podstawowym zakresie przepisów prawnych z zakresu prawa własności intelektualnej </w:t>
            </w:r>
          </w:p>
        </w:tc>
      </w:tr>
    </w:tbl>
    <w:p w14:paraId="719D470C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B98B0" w14:textId="2C4E7103" w:rsidR="001D7B54" w:rsidRPr="00120D9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C0CDA11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4C0CDA11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4C0CDA11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4C0CDA11">
        <w:rPr>
          <w:rFonts w:ascii="Corbel" w:hAnsi="Corbel"/>
          <w:b/>
          <w:bCs/>
          <w:sz w:val="24"/>
          <w:szCs w:val="24"/>
        </w:rPr>
        <w:t>dla przedmiotu</w:t>
      </w:r>
      <w:r w:rsidR="00445970" w:rsidRPr="4C0CDA11">
        <w:rPr>
          <w:rFonts w:ascii="Corbel" w:hAnsi="Corbel"/>
          <w:sz w:val="24"/>
          <w:szCs w:val="24"/>
        </w:rPr>
        <w:t xml:space="preserve"> </w:t>
      </w:r>
    </w:p>
    <w:p w14:paraId="4A013F6D" w14:textId="77777777" w:rsidR="002913B3" w:rsidRPr="00120D9A" w:rsidRDefault="002913B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20D9A" w:rsidRPr="00120D9A" w14:paraId="4F01736F" w14:textId="77777777" w:rsidTr="0071620A">
        <w:tc>
          <w:tcPr>
            <w:tcW w:w="1701" w:type="dxa"/>
            <w:vAlign w:val="center"/>
          </w:tcPr>
          <w:p w14:paraId="0399D10B" w14:textId="77777777" w:rsidR="0085747A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20D9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20D9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F53863" w14:textId="77777777" w:rsidR="0085747A" w:rsidRPr="00120D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080F9F1" w14:textId="77777777" w:rsidR="0085747A" w:rsidRPr="00120D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20D9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20D9A" w:rsidRPr="00120D9A" w14:paraId="40A91D06" w14:textId="77777777" w:rsidTr="005E6E85">
        <w:tc>
          <w:tcPr>
            <w:tcW w:w="1701" w:type="dxa"/>
          </w:tcPr>
          <w:p w14:paraId="05B63DD9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6F5D1D" w14:textId="2FCE1566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Student ma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podstawową wiedzę o charakterze nauk prawnych, w tym prawno-administracyjnych, 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CB6C4D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tym na temat 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>praw</w:t>
            </w:r>
            <w:r w:rsidR="00CB6C4D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a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własności intelektualnej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ich miejscu w systemie nauk społecznych i rozpoznaje relacje do innych nauk społecznych, zna zarys ewolucji podstawowych instytucji administracyjnych i praw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>nych w tym wynikających z prawa własności intelektualnej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, a także ma wiedzę o poglądach doktryny i orzecznictwa na temat struktur i instytucji prawnych i administracyjnych oraz rodzajów więzi społecznych występujących na gruncie nauki administracji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związanych z prawem własności intelektualnej. </w:t>
            </w:r>
          </w:p>
        </w:tc>
        <w:tc>
          <w:tcPr>
            <w:tcW w:w="1873" w:type="dxa"/>
          </w:tcPr>
          <w:p w14:paraId="3A53EC9D" w14:textId="60D12565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K_W01</w:t>
            </w:r>
          </w:p>
        </w:tc>
      </w:tr>
      <w:tr w:rsidR="00120D9A" w:rsidRPr="00120D9A" w14:paraId="0E44B050" w14:textId="77777777" w:rsidTr="005E6E85">
        <w:tc>
          <w:tcPr>
            <w:tcW w:w="1701" w:type="dxa"/>
          </w:tcPr>
          <w:p w14:paraId="32CB4ECA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9A6C88" w14:textId="65746B64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na i rozumie podstawowe pojęcia i zasady z zakresu ochrony własności przemysłowej, prawa autorskiego i ochrony własności intelektualnej;</w:t>
            </w:r>
          </w:p>
        </w:tc>
        <w:tc>
          <w:tcPr>
            <w:tcW w:w="1873" w:type="dxa"/>
          </w:tcPr>
          <w:p w14:paraId="0B426C62" w14:textId="2505485B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K_W0</w:t>
            </w:r>
            <w:r w:rsidRPr="00120D9A">
              <w:rPr>
                <w:rFonts w:ascii="Corbel" w:hAnsi="Corbel"/>
                <w:spacing w:val="1"/>
                <w:w w:val="89"/>
                <w:sz w:val="20"/>
              </w:rPr>
              <w:t>7</w:t>
            </w:r>
          </w:p>
        </w:tc>
      </w:tr>
      <w:tr w:rsidR="00120D9A" w:rsidRPr="00120D9A" w14:paraId="235F98C5" w14:textId="77777777" w:rsidTr="002913B3">
        <w:trPr>
          <w:trHeight w:val="317"/>
        </w:trPr>
        <w:tc>
          <w:tcPr>
            <w:tcW w:w="1701" w:type="dxa"/>
          </w:tcPr>
          <w:p w14:paraId="7C2CB630" w14:textId="296AF3E0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565A6E" w14:textId="591B9EDF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na zasady tworzenia i rozwoju form indywidualnej przedsiębiorczości, a w szczególności zasady podejmowania i prowadzenia działalności gospodarczej, wykorzystując </w:t>
            </w:r>
            <w:r w:rsidR="009045BC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także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wiedzę z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zakresu prawa własności intelektualnej, w szczególności w obszarze korzystania z praw ochronnych i prawidłowym posługiwaniem się przez przedsiębiorcę prawidłowym odznaczeniem identyfikującym go w obrocie.</w:t>
            </w:r>
          </w:p>
        </w:tc>
        <w:tc>
          <w:tcPr>
            <w:tcW w:w="1873" w:type="dxa"/>
          </w:tcPr>
          <w:p w14:paraId="3DD805B4" w14:textId="304400DA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>K</w:t>
            </w:r>
            <w:r w:rsidRPr="00120D9A">
              <w:rPr>
                <w:rFonts w:ascii="Corbel" w:hAnsi="Corbel"/>
                <w:spacing w:val="3"/>
                <w:w w:val="90"/>
                <w:sz w:val="20"/>
              </w:rPr>
              <w:t>_</w:t>
            </w:r>
            <w:r w:rsidRPr="00120D9A">
              <w:rPr>
                <w:rFonts w:ascii="Corbel" w:hAnsi="Corbel"/>
                <w:w w:val="90"/>
                <w:sz w:val="20"/>
              </w:rPr>
              <w:t>W08</w:t>
            </w:r>
          </w:p>
        </w:tc>
      </w:tr>
      <w:tr w:rsidR="00120D9A" w:rsidRPr="00120D9A" w14:paraId="52D88E45" w14:textId="77777777" w:rsidTr="002913B3">
        <w:trPr>
          <w:trHeight w:val="285"/>
        </w:trPr>
        <w:tc>
          <w:tcPr>
            <w:tcW w:w="1701" w:type="dxa"/>
          </w:tcPr>
          <w:p w14:paraId="1C7BF8F6" w14:textId="2356BAA2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B0AB80D" w14:textId="6FFA5F3C" w:rsidR="002913B3" w:rsidRPr="00120D9A" w:rsidRDefault="009045BC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identyfikować i  interpretować zjawiska prawne, społeczne, ekonomiczne, polityczne i organizacyjne, analizować ich powiązania z różnymi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obszarami działalności administracyjne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j w kontekście prawa własności intelektualnej; </w:t>
            </w:r>
          </w:p>
        </w:tc>
        <w:tc>
          <w:tcPr>
            <w:tcW w:w="1873" w:type="dxa"/>
          </w:tcPr>
          <w:p w14:paraId="4543BDE3" w14:textId="3E906BD6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lastRenderedPageBreak/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spacing w:val="-1"/>
                <w:w w:val="87"/>
                <w:sz w:val="20"/>
              </w:rPr>
              <w:t>1</w:t>
            </w:r>
          </w:p>
        </w:tc>
      </w:tr>
      <w:tr w:rsidR="00120D9A" w:rsidRPr="00120D9A" w14:paraId="61262AA7" w14:textId="77777777" w:rsidTr="002913B3">
        <w:trPr>
          <w:trHeight w:val="360"/>
        </w:trPr>
        <w:tc>
          <w:tcPr>
            <w:tcW w:w="1701" w:type="dxa"/>
          </w:tcPr>
          <w:p w14:paraId="2AB964B2" w14:textId="033ECAF9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558CE84" w14:textId="27F44065" w:rsidR="002913B3" w:rsidRPr="00120D9A" w:rsidRDefault="005740E2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otrafi samodzielnie zdobywać wiedzę i rozwijać swoje profesjonalne umiejętności, korzystając z różnych źródeł i nowoczesnych technologi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i w obszarze prawa własności intelektualnej; </w:t>
            </w:r>
          </w:p>
        </w:tc>
        <w:tc>
          <w:tcPr>
            <w:tcW w:w="1873" w:type="dxa"/>
          </w:tcPr>
          <w:p w14:paraId="5AF76D3A" w14:textId="741FB556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w w:val="81"/>
                <w:sz w:val="20"/>
              </w:rPr>
              <w:t>3</w:t>
            </w:r>
          </w:p>
        </w:tc>
      </w:tr>
      <w:tr w:rsidR="00120D9A" w:rsidRPr="00120D9A" w14:paraId="4028D199" w14:textId="77777777" w:rsidTr="002913B3">
        <w:trPr>
          <w:trHeight w:val="375"/>
        </w:trPr>
        <w:tc>
          <w:tcPr>
            <w:tcW w:w="1701" w:type="dxa"/>
          </w:tcPr>
          <w:p w14:paraId="67161621" w14:textId="0678B0C9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5BD54A" w14:textId="21692AC3" w:rsidR="002913B3" w:rsidRPr="00120D9A" w:rsidRDefault="005740E2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otrafi analizować i interpretować teksty prawne i naukowe oraz wykorzystywać orzecznictwo w celu rozwiązywania podstawowych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zagadnień związanych z prawem własności intelektualnej</w:t>
            </w:r>
            <w:r w:rsidR="003B5DE1" w:rsidRPr="00120D9A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3F1267E7" w14:textId="35C4A1B4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w w:val="90"/>
                <w:sz w:val="20"/>
              </w:rPr>
              <w:t>4</w:t>
            </w:r>
          </w:p>
        </w:tc>
      </w:tr>
      <w:tr w:rsidR="00120D9A" w:rsidRPr="00120D9A" w14:paraId="0941D5CE" w14:textId="77777777" w:rsidTr="002913B3">
        <w:trPr>
          <w:trHeight w:val="300"/>
        </w:trPr>
        <w:tc>
          <w:tcPr>
            <w:tcW w:w="1701" w:type="dxa"/>
          </w:tcPr>
          <w:p w14:paraId="7050D594" w14:textId="5574FDD2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81E8107" w14:textId="38E54374" w:rsidR="002913B3" w:rsidRPr="00120D9A" w:rsidRDefault="005E5DC0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Student dokonuje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 w sposób umożliwiający</w:t>
            </w:r>
            <w:r w:rsidR="00F32169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konstruktywną wymianę poglądów i właściwą analizę</w:t>
            </w:r>
            <w:r w:rsidR="00F32169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problem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ów wynikających z prawa własności intelektualnej w podstawowym zakresie. </w:t>
            </w:r>
          </w:p>
        </w:tc>
        <w:tc>
          <w:tcPr>
            <w:tcW w:w="1873" w:type="dxa"/>
          </w:tcPr>
          <w:p w14:paraId="7548E9E4" w14:textId="081B2591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 xml:space="preserve"> K_</w:t>
            </w:r>
            <w:r w:rsidRPr="00120D9A">
              <w:rPr>
                <w:rFonts w:ascii="Corbel" w:hAnsi="Corbel"/>
                <w:w w:val="87"/>
                <w:sz w:val="20"/>
              </w:rPr>
              <w:t>K0</w:t>
            </w:r>
            <w:r w:rsidRPr="00120D9A">
              <w:rPr>
                <w:rFonts w:ascii="Corbel" w:hAnsi="Corbel"/>
                <w:spacing w:val="1"/>
                <w:w w:val="87"/>
                <w:sz w:val="20"/>
              </w:rPr>
              <w:t>1</w:t>
            </w:r>
          </w:p>
        </w:tc>
      </w:tr>
      <w:tr w:rsidR="00120D9A" w:rsidRPr="00120D9A" w14:paraId="4B429916" w14:textId="77777777" w:rsidTr="002913B3">
        <w:trPr>
          <w:trHeight w:val="393"/>
        </w:trPr>
        <w:tc>
          <w:tcPr>
            <w:tcW w:w="1701" w:type="dxa"/>
          </w:tcPr>
          <w:p w14:paraId="6D2324A4" w14:textId="4D28828D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8418C34" w14:textId="7E3161AF" w:rsidR="002913B3" w:rsidRPr="00120D9A" w:rsidRDefault="00F32169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>przedsiębiorcz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i kreatywn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ie myśli i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działania z wykorzystaniem wiedzy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 obszaru prawa własności intelektualnej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zdobytej w trakcie studiów;</w:t>
            </w:r>
          </w:p>
        </w:tc>
        <w:tc>
          <w:tcPr>
            <w:tcW w:w="1873" w:type="dxa"/>
          </w:tcPr>
          <w:p w14:paraId="05ACA500" w14:textId="7320CE9F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1"/>
                <w:sz w:val="20"/>
              </w:rPr>
              <w:t>K0</w:t>
            </w:r>
            <w:r w:rsidRPr="00120D9A">
              <w:rPr>
                <w:rFonts w:ascii="Corbel" w:hAnsi="Corbel"/>
                <w:spacing w:val="1"/>
                <w:w w:val="91"/>
                <w:sz w:val="20"/>
              </w:rPr>
              <w:t>5</w:t>
            </w:r>
          </w:p>
        </w:tc>
      </w:tr>
    </w:tbl>
    <w:p w14:paraId="257470E5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1BC4EC" w14:textId="77777777" w:rsidR="0085747A" w:rsidRPr="00120D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20D9A">
        <w:rPr>
          <w:rFonts w:ascii="Corbel" w:hAnsi="Corbel"/>
          <w:b/>
          <w:sz w:val="24"/>
          <w:szCs w:val="24"/>
        </w:rPr>
        <w:t>3.3</w:t>
      </w:r>
      <w:r w:rsidR="001D7B54" w:rsidRPr="00120D9A">
        <w:rPr>
          <w:rFonts w:ascii="Corbel" w:hAnsi="Corbel"/>
          <w:b/>
          <w:sz w:val="24"/>
          <w:szCs w:val="24"/>
        </w:rPr>
        <w:t xml:space="preserve"> </w:t>
      </w:r>
      <w:r w:rsidR="0085747A" w:rsidRPr="00120D9A">
        <w:rPr>
          <w:rFonts w:ascii="Corbel" w:hAnsi="Corbel"/>
          <w:b/>
          <w:sz w:val="24"/>
          <w:szCs w:val="24"/>
        </w:rPr>
        <w:t>T</w:t>
      </w:r>
      <w:r w:rsidR="001D7B54" w:rsidRPr="00120D9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20D9A">
        <w:rPr>
          <w:rFonts w:ascii="Corbel" w:hAnsi="Corbel"/>
          <w:sz w:val="24"/>
          <w:szCs w:val="24"/>
        </w:rPr>
        <w:t xml:space="preserve">  </w:t>
      </w:r>
    </w:p>
    <w:p w14:paraId="675E99BA" w14:textId="77777777" w:rsidR="0085747A" w:rsidRPr="00120D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Problematyka wykładu </w:t>
      </w:r>
    </w:p>
    <w:p w14:paraId="333C687C" w14:textId="77777777" w:rsidR="00675843" w:rsidRPr="00120D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0B209445" w14:textId="77777777" w:rsidTr="003428F1">
        <w:tc>
          <w:tcPr>
            <w:tcW w:w="9520" w:type="dxa"/>
          </w:tcPr>
          <w:p w14:paraId="2F8136D0" w14:textId="2D7B098D" w:rsidR="0085747A" w:rsidRPr="00120D9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  <w:r w:rsidR="00FD2A64" w:rsidRPr="00120D9A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</w:p>
        </w:tc>
      </w:tr>
      <w:tr w:rsidR="00120D9A" w:rsidRPr="00120D9A" w14:paraId="146155D5" w14:textId="77777777" w:rsidTr="003428F1">
        <w:tc>
          <w:tcPr>
            <w:tcW w:w="9520" w:type="dxa"/>
          </w:tcPr>
          <w:p w14:paraId="5CC2381B" w14:textId="0EAE0583" w:rsidR="00FD2A64" w:rsidRPr="00120D9A" w:rsidRDefault="00FD2A64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Pojęcie prawa własności intelektualnej i jego miejsce w systemie</w:t>
            </w:r>
            <w:r w:rsidR="003428F1" w:rsidRPr="00120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>prawnym:</w:t>
            </w:r>
          </w:p>
          <w:p w14:paraId="21EF4691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1.Odrębność od innych gałęzi prawa</w:t>
            </w:r>
          </w:p>
          <w:p w14:paraId="7372EB95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2.Struktura wewnętrzna</w:t>
            </w:r>
          </w:p>
          <w:p w14:paraId="1AC4BB3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3.Modele ochrony dóbr intelektualnych</w:t>
            </w:r>
          </w:p>
          <w:p w14:paraId="084E67F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Funkcje ochrony własności intelektualnej</w:t>
            </w:r>
          </w:p>
          <w:p w14:paraId="7BE4D236" w14:textId="42F78A22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5.Prawo własności intelektualnej a regulacje antymonopolowe</w:t>
            </w:r>
          </w:p>
        </w:tc>
      </w:tr>
      <w:tr w:rsidR="00120D9A" w:rsidRPr="00120D9A" w14:paraId="243C1E0D" w14:textId="77777777" w:rsidTr="003428F1">
        <w:trPr>
          <w:trHeight w:val="824"/>
        </w:trPr>
        <w:tc>
          <w:tcPr>
            <w:tcW w:w="9520" w:type="dxa"/>
          </w:tcPr>
          <w:p w14:paraId="09ACFAEF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Zakres przedmiotowy i podmiotowy prawa własności intelektualnej:</w:t>
            </w:r>
          </w:p>
          <w:p w14:paraId="4C2365A9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Przedmiot prawa autorskiego</w:t>
            </w:r>
          </w:p>
          <w:p w14:paraId="04FFDF23" w14:textId="45163A72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Przedmiot prawa własności przemysłowej</w:t>
            </w:r>
            <w:r w:rsidR="003428F1" w:rsidRPr="00120D9A">
              <w:rPr>
                <w:rFonts w:ascii="Corbel" w:hAnsi="Corbel"/>
                <w:sz w:val="24"/>
                <w:szCs w:val="24"/>
              </w:rPr>
              <w:t>:</w:t>
            </w:r>
          </w:p>
          <w:p w14:paraId="671FF3E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Wynalazek</w:t>
            </w:r>
          </w:p>
          <w:p w14:paraId="4FDD4CAC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Wzór użytkowy</w:t>
            </w:r>
          </w:p>
          <w:p w14:paraId="77D3353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c) Wzór przemysłowy</w:t>
            </w:r>
          </w:p>
          <w:p w14:paraId="7CACFA1B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d) Topografia układu scalonego</w:t>
            </w:r>
          </w:p>
          <w:p w14:paraId="1303E582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e) Znak towarowy</w:t>
            </w:r>
          </w:p>
          <w:p w14:paraId="17885DE8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f) Oznaczenia geograficzne</w:t>
            </w:r>
          </w:p>
          <w:p w14:paraId="6587512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g) Projekt racjonalizatorski</w:t>
            </w:r>
          </w:p>
          <w:p w14:paraId="1341A7D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Nieuczciwa konkurencja</w:t>
            </w:r>
          </w:p>
          <w:p w14:paraId="272A7E4D" w14:textId="58D03540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Podmioty prawa własności przemysłowej</w:t>
            </w:r>
          </w:p>
        </w:tc>
      </w:tr>
      <w:tr w:rsidR="00120D9A" w:rsidRPr="00120D9A" w14:paraId="73EF0CA8" w14:textId="77777777" w:rsidTr="003428F1">
        <w:trPr>
          <w:trHeight w:val="375"/>
        </w:trPr>
        <w:tc>
          <w:tcPr>
            <w:tcW w:w="9520" w:type="dxa"/>
          </w:tcPr>
          <w:p w14:paraId="14A9729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Powstanie i charakter ochrony praw własności intelektualnej:</w:t>
            </w:r>
          </w:p>
          <w:p w14:paraId="439ED36B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1.Prawa podmiotowe w doktrynie cywilistycznej</w:t>
            </w:r>
          </w:p>
          <w:p w14:paraId="3F21764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powstanie ochrony</w:t>
            </w:r>
          </w:p>
          <w:p w14:paraId="01C45E4A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Charakter ochrony praw na gruncie prawa autorskiego</w:t>
            </w:r>
          </w:p>
          <w:p w14:paraId="6561E917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Charakter ochronna gruncie praw własności przemysłowej:</w:t>
            </w:r>
          </w:p>
          <w:p w14:paraId="7837F7A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Patenty</w:t>
            </w:r>
          </w:p>
          <w:p w14:paraId="162428B8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Prawa ochronne na wzory użytkowe</w:t>
            </w:r>
          </w:p>
          <w:p w14:paraId="043AE21B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c) Prawa z rejestracji wzorów przemysłowych</w:t>
            </w:r>
          </w:p>
          <w:p w14:paraId="6200CF5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lastRenderedPageBreak/>
              <w:t>d) Prawa ochronne na znaki towarowe</w:t>
            </w:r>
          </w:p>
          <w:p w14:paraId="541E486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e) Prawa z rejestracji na znaki geograficzne</w:t>
            </w:r>
          </w:p>
          <w:p w14:paraId="28CC08B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f) Prawa z rejestracji topografii układów scalonych</w:t>
            </w:r>
          </w:p>
          <w:p w14:paraId="3196740E" w14:textId="3677D70F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Limitacja praw podmiotowych</w:t>
            </w:r>
          </w:p>
        </w:tc>
      </w:tr>
      <w:tr w:rsidR="00120D9A" w:rsidRPr="00120D9A" w14:paraId="2E73D79A" w14:textId="77777777" w:rsidTr="003428F1">
        <w:trPr>
          <w:trHeight w:val="345"/>
        </w:trPr>
        <w:tc>
          <w:tcPr>
            <w:tcW w:w="9520" w:type="dxa"/>
          </w:tcPr>
          <w:p w14:paraId="50E1E06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lastRenderedPageBreak/>
              <w:t>Przeniesienie własności intelektualnej:</w:t>
            </w:r>
          </w:p>
          <w:p w14:paraId="046A4B00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Pojęcie przeniesienia praw własności intelektualnej</w:t>
            </w:r>
          </w:p>
          <w:p w14:paraId="7CCBFD56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Umowy o przeniesienie praw własności intelektualnej</w:t>
            </w:r>
          </w:p>
          <w:p w14:paraId="38C2D13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Dziedziczenie praw własności intelektualnej</w:t>
            </w:r>
          </w:p>
          <w:p w14:paraId="24E1FAE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4.Przeniesienie praw autorskich i praw pokrewnych</w:t>
            </w:r>
          </w:p>
          <w:p w14:paraId="0C629542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Przeniesienie praw własności przemysłowej</w:t>
            </w:r>
          </w:p>
          <w:p w14:paraId="4D32BC6F" w14:textId="3D04C0B2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6.Przeniesienie roszczeń w prawie o zwalczaniu nieuczciwej konkurencji</w:t>
            </w:r>
          </w:p>
        </w:tc>
      </w:tr>
      <w:tr w:rsidR="00120D9A" w:rsidRPr="00120D9A" w14:paraId="2144CA53" w14:textId="77777777" w:rsidTr="003428F1">
        <w:trPr>
          <w:trHeight w:val="682"/>
        </w:trPr>
        <w:tc>
          <w:tcPr>
            <w:tcW w:w="9520" w:type="dxa"/>
          </w:tcPr>
          <w:p w14:paraId="4E29EEF7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Wyczerpanie praw własności intelektualnej:</w:t>
            </w:r>
          </w:p>
          <w:p w14:paraId="39C169E6" w14:textId="37CF643B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Poj</w:t>
            </w:r>
            <w:r w:rsidR="00120D9A">
              <w:rPr>
                <w:rFonts w:ascii="Corbel" w:hAnsi="Corbel"/>
                <w:sz w:val="24"/>
                <w:szCs w:val="24"/>
              </w:rPr>
              <w:t>ę</w:t>
            </w:r>
            <w:r w:rsidRPr="00120D9A">
              <w:rPr>
                <w:rFonts w:ascii="Corbel" w:hAnsi="Corbel"/>
                <w:sz w:val="24"/>
                <w:szCs w:val="24"/>
              </w:rPr>
              <w:t>cie wyczerpania praw własności intelektualnej</w:t>
            </w:r>
          </w:p>
          <w:p w14:paraId="4C08732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Rodzaje wyczerpania praw własności intelektualnej:</w:t>
            </w:r>
          </w:p>
          <w:p w14:paraId="7B3737E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wyczerpanie krajowe</w:t>
            </w:r>
          </w:p>
          <w:p w14:paraId="106949E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wyczerpanie międzynarodowe</w:t>
            </w:r>
          </w:p>
          <w:p w14:paraId="3243FB0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Treść wyczerpania praw własności intelektualnej</w:t>
            </w:r>
          </w:p>
          <w:p w14:paraId="189EDB03" w14:textId="75012D07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Wyczerpanie praw własności intelektualnej w orzecznictwie ETS oraz w systemach prawnych wybranych państw</w:t>
            </w:r>
          </w:p>
        </w:tc>
      </w:tr>
      <w:tr w:rsidR="00120D9A" w:rsidRPr="00120D9A" w14:paraId="6E6DDF12" w14:textId="77777777" w:rsidTr="003428F1">
        <w:trPr>
          <w:trHeight w:val="885"/>
        </w:trPr>
        <w:tc>
          <w:tcPr>
            <w:tcW w:w="9520" w:type="dxa"/>
          </w:tcPr>
          <w:p w14:paraId="04BF9636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Ustanie ochrony przedmiotów własności intelektualnej:</w:t>
            </w:r>
          </w:p>
          <w:p w14:paraId="44F24D8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Ustanie praw autorskich</w:t>
            </w:r>
          </w:p>
          <w:p w14:paraId="1E9487C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Ustanie praw pokrewnych</w:t>
            </w:r>
          </w:p>
          <w:p w14:paraId="4329104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3.Ustanie praw własności przemysłowej</w:t>
            </w:r>
          </w:p>
          <w:p w14:paraId="1961E509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Ustanie ochrony prawnej w przypadku prawa o zwalczaniu nieuczciwej</w:t>
            </w:r>
          </w:p>
          <w:p w14:paraId="5B9C4610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Konkurencji</w:t>
            </w:r>
          </w:p>
          <w:p w14:paraId="3B600A09" w14:textId="1538ABB5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Konsekwencje ustania praw własności intelektualnej</w:t>
            </w:r>
          </w:p>
        </w:tc>
      </w:tr>
    </w:tbl>
    <w:p w14:paraId="3159968A" w14:textId="77777777" w:rsidR="0085747A" w:rsidRPr="00120D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1005A" w14:textId="77777777" w:rsidR="0085747A" w:rsidRPr="00120D9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20D9A">
        <w:rPr>
          <w:rFonts w:ascii="Corbel" w:hAnsi="Corbel"/>
          <w:sz w:val="24"/>
          <w:szCs w:val="24"/>
        </w:rPr>
        <w:t xml:space="preserve">, </w:t>
      </w:r>
      <w:r w:rsidRPr="00120D9A">
        <w:rPr>
          <w:rFonts w:ascii="Corbel" w:hAnsi="Corbel"/>
          <w:sz w:val="24"/>
          <w:szCs w:val="24"/>
        </w:rPr>
        <w:t xml:space="preserve">zajęć praktycznych </w:t>
      </w:r>
    </w:p>
    <w:p w14:paraId="3CA75CD4" w14:textId="1B735223" w:rsidR="0085747A" w:rsidRPr="00120D9A" w:rsidRDefault="00615872" w:rsidP="00615872">
      <w:pPr>
        <w:pStyle w:val="Akapitzlist"/>
        <w:spacing w:line="240" w:lineRule="auto"/>
        <w:jc w:val="center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Cs w:val="24"/>
        </w:rPr>
        <w:t>NIE DOTYCZY</w:t>
      </w:r>
    </w:p>
    <w:p w14:paraId="4E720891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F75A0" w14:textId="77777777" w:rsidR="0085747A" w:rsidRPr="00120D9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>3.4 Metody dydaktyczne</w:t>
      </w:r>
      <w:r w:rsidRPr="00120D9A">
        <w:rPr>
          <w:rFonts w:ascii="Corbel" w:hAnsi="Corbel"/>
          <w:b w:val="0"/>
          <w:smallCaps w:val="0"/>
          <w:szCs w:val="24"/>
        </w:rPr>
        <w:t xml:space="preserve"> </w:t>
      </w:r>
    </w:p>
    <w:p w14:paraId="57103186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6FFB50" w14:textId="31B2DEBF" w:rsidR="00E960BB" w:rsidRPr="00120D9A" w:rsidRDefault="00615872" w:rsidP="00615872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bCs/>
          <w:smallCaps w:val="0"/>
          <w:szCs w:val="24"/>
        </w:rPr>
        <w:t>Wykład:</w:t>
      </w:r>
      <w:r w:rsidRPr="00120D9A">
        <w:rPr>
          <w:rFonts w:ascii="Corbel" w:hAnsi="Corbel"/>
          <w:b w:val="0"/>
          <w:smallCaps w:val="0"/>
          <w:szCs w:val="24"/>
        </w:rPr>
        <w:t xml:space="preserve"> wykład problemowy, wykład konwersatoryjny, wykład z prezentacją multimedialną, metody kształcenia na odległość, analiza tekstów z dyskusją; prowokowanie do rozmów oraz dyskusji, w trakcie których uczestnicy zajęć wyrażają opinie poparte posiadaną wiedzą. </w:t>
      </w:r>
    </w:p>
    <w:p w14:paraId="6308DE0A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AB7E1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7CF174" w14:textId="77777777" w:rsidR="0085747A" w:rsidRPr="00120D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 </w:t>
      </w:r>
      <w:r w:rsidR="0085747A" w:rsidRPr="00120D9A">
        <w:rPr>
          <w:rFonts w:ascii="Corbel" w:hAnsi="Corbel"/>
          <w:smallCaps w:val="0"/>
          <w:szCs w:val="24"/>
        </w:rPr>
        <w:t>METODY I KRYTERIA OCENY</w:t>
      </w:r>
      <w:r w:rsidR="009F4610" w:rsidRPr="00120D9A">
        <w:rPr>
          <w:rFonts w:ascii="Corbel" w:hAnsi="Corbel"/>
          <w:smallCaps w:val="0"/>
          <w:szCs w:val="24"/>
        </w:rPr>
        <w:t xml:space="preserve"> </w:t>
      </w:r>
    </w:p>
    <w:p w14:paraId="1647CA42" w14:textId="77777777" w:rsidR="00923D7D" w:rsidRPr="00120D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270028" w14:textId="77777777" w:rsidR="0085747A" w:rsidRPr="00120D9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20D9A">
        <w:rPr>
          <w:rFonts w:ascii="Corbel" w:hAnsi="Corbel"/>
          <w:smallCaps w:val="0"/>
          <w:szCs w:val="24"/>
        </w:rPr>
        <w:t>uczenia się</w:t>
      </w:r>
    </w:p>
    <w:p w14:paraId="023DED3E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20D9A" w:rsidRPr="00120D9A" w14:paraId="7ADBE9A1" w14:textId="77777777" w:rsidTr="002913B3">
        <w:tc>
          <w:tcPr>
            <w:tcW w:w="1962" w:type="dxa"/>
            <w:vAlign w:val="center"/>
          </w:tcPr>
          <w:p w14:paraId="1CC31222" w14:textId="77777777" w:rsidR="0085747A" w:rsidRPr="00120D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9B5516" w14:textId="77777777" w:rsidR="0085747A" w:rsidRPr="00120D9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C1BCFFC" w14:textId="77777777" w:rsidR="0085747A" w:rsidRPr="00120D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120D9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06C9B8" w14:textId="77777777" w:rsidR="00923D7D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757A27" w14:textId="77777777" w:rsidR="0085747A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20D9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20D9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20D9A" w:rsidRPr="00120D9A" w14:paraId="7236D16E" w14:textId="77777777" w:rsidTr="002913B3">
        <w:tc>
          <w:tcPr>
            <w:tcW w:w="1962" w:type="dxa"/>
          </w:tcPr>
          <w:p w14:paraId="6355C445" w14:textId="175BFFB9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C5764AE" w14:textId="1BB94C73" w:rsidR="002913B3" w:rsidRPr="00120D9A" w:rsidRDefault="00AF7346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6FBE4A57" w14:textId="3410CA9B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5E1FA0E9" w14:textId="77777777" w:rsidTr="002913B3">
        <w:tc>
          <w:tcPr>
            <w:tcW w:w="1962" w:type="dxa"/>
          </w:tcPr>
          <w:p w14:paraId="0E6A7797" w14:textId="7E6CE8FA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57A928E" w14:textId="6C3C1C6E" w:rsidR="002913B3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A551BFD" w14:textId="03395EA0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15DA3CC8" w14:textId="77777777" w:rsidTr="002913B3">
        <w:tc>
          <w:tcPr>
            <w:tcW w:w="1962" w:type="dxa"/>
          </w:tcPr>
          <w:p w14:paraId="7EE809DA" w14:textId="705A7296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26CEDA98" w14:textId="1705E52C" w:rsidR="002913B3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68A4D05C" w14:textId="4AEFCA16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4CE689E3" w14:textId="77777777" w:rsidTr="002913B3">
        <w:tc>
          <w:tcPr>
            <w:tcW w:w="1962" w:type="dxa"/>
          </w:tcPr>
          <w:p w14:paraId="1B47CF27" w14:textId="434494C5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CE2CD68" w14:textId="546F4602" w:rsidR="00CB6C4D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13EED824" w14:textId="6C287D0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501599CC" w14:textId="77777777" w:rsidTr="002913B3">
        <w:tc>
          <w:tcPr>
            <w:tcW w:w="1962" w:type="dxa"/>
          </w:tcPr>
          <w:p w14:paraId="03EECDCC" w14:textId="67BA0392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B59B85D" w14:textId="0D62DE51" w:rsidR="00CB6C4D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3C02BCE6" w14:textId="6851F1AD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6A24C284" w14:textId="77777777" w:rsidTr="002913B3">
        <w:tc>
          <w:tcPr>
            <w:tcW w:w="1962" w:type="dxa"/>
          </w:tcPr>
          <w:p w14:paraId="6D6E4BFF" w14:textId="1F473A11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B666FB2" w14:textId="5C47ABC3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3D7D575" w14:textId="2AB15C3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3995FEFE" w14:textId="77777777" w:rsidTr="002913B3">
        <w:tc>
          <w:tcPr>
            <w:tcW w:w="1962" w:type="dxa"/>
          </w:tcPr>
          <w:p w14:paraId="22448D81" w14:textId="4A642D6A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AF55A24" w14:textId="54346C40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718FED78" w14:textId="712C09DD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7D88E87B" w14:textId="77777777" w:rsidTr="002913B3">
        <w:tc>
          <w:tcPr>
            <w:tcW w:w="1962" w:type="dxa"/>
          </w:tcPr>
          <w:p w14:paraId="06FD067B" w14:textId="084BB4C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33EE4A64" w14:textId="7A29ADC3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57A8B086" w14:textId="41835999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C0D6378" w14:textId="77777777" w:rsidR="00923D7D" w:rsidRPr="00120D9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DCBD5" w14:textId="77777777" w:rsidR="0085747A" w:rsidRPr="00120D9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4.2 </w:t>
      </w:r>
      <w:r w:rsidR="0085747A" w:rsidRPr="00120D9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20D9A">
        <w:rPr>
          <w:rFonts w:ascii="Corbel" w:hAnsi="Corbel"/>
          <w:smallCaps w:val="0"/>
          <w:szCs w:val="24"/>
        </w:rPr>
        <w:t xml:space="preserve"> </w:t>
      </w:r>
    </w:p>
    <w:p w14:paraId="6E719107" w14:textId="77777777" w:rsidR="00923D7D" w:rsidRPr="00120D9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35EA0E68" w14:textId="77777777" w:rsidTr="00923D7D">
        <w:tc>
          <w:tcPr>
            <w:tcW w:w="9670" w:type="dxa"/>
          </w:tcPr>
          <w:p w14:paraId="581E8B10" w14:textId="574CB035" w:rsidR="003418EE" w:rsidRPr="00120D9A" w:rsidRDefault="003418EE" w:rsidP="00AF734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Wykład </w:t>
            </w:r>
            <w:r w:rsidRPr="00120D9A">
              <w:rPr>
                <w:rFonts w:ascii="Corbel" w:hAnsi="Corbel"/>
                <w:sz w:val="24"/>
                <w:szCs w:val="24"/>
              </w:rPr>
              <w:t>–</w:t>
            </w:r>
            <w:r w:rsidR="00AF7346" w:rsidRPr="00120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>zaliczenie na ocenę</w:t>
            </w:r>
            <w:r w:rsidR="00AF7346"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AF7346" w:rsidRPr="00120D9A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120D9A">
              <w:rPr>
                <w:rFonts w:ascii="Corbel" w:hAnsi="Corbel"/>
                <w:sz w:val="24"/>
                <w:szCs w:val="24"/>
              </w:rPr>
              <w:t>w formie pisemnej (w tym testowej) lub ustnej. Ocena z zaliczenia na ocenę zależna jest o liczby uzyskanych punktów. Na ocenę końcową, poza oceną z pracy pisemnej, składają się również aktywność podczas zajęć oraz obecność na zajęciach.</w:t>
            </w:r>
          </w:p>
          <w:p w14:paraId="26C9D92E" w14:textId="77777777" w:rsidR="003418EE" w:rsidRPr="00120D9A" w:rsidRDefault="003418EE" w:rsidP="003418E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Punkty uzyskane na zaliczeniu na ocenę są przeliczane na procenty, którym odpowiada ocena:</w:t>
            </w:r>
          </w:p>
          <w:p w14:paraId="289D708F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3AF3F64A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3C3C54A4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7187F6A9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080E9E7E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7BD5033C" w14:textId="67B1560B" w:rsidR="0085747A" w:rsidRPr="00120D9A" w:rsidRDefault="003418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 xml:space="preserve">- </w:t>
            </w:r>
            <w:r w:rsidRPr="00120D9A">
              <w:rPr>
                <w:rFonts w:ascii="Corbel" w:hAnsi="Corbel"/>
                <w:b w:val="0"/>
                <w:bCs/>
                <w:szCs w:val="24"/>
              </w:rPr>
              <w:t>91% -  100% - bardzo dobry</w:t>
            </w:r>
          </w:p>
        </w:tc>
      </w:tr>
    </w:tbl>
    <w:p w14:paraId="6F377E20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E835E" w14:textId="77777777" w:rsidR="009F4610" w:rsidRPr="00120D9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20D9A">
        <w:rPr>
          <w:rFonts w:ascii="Corbel" w:hAnsi="Corbel"/>
          <w:b/>
          <w:sz w:val="24"/>
          <w:szCs w:val="24"/>
        </w:rPr>
        <w:t xml:space="preserve">5. </w:t>
      </w:r>
      <w:r w:rsidR="00C61DC5" w:rsidRPr="00120D9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27CCC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20D9A" w:rsidRPr="00120D9A" w14:paraId="518AA99F" w14:textId="77777777" w:rsidTr="00813FA9">
        <w:tc>
          <w:tcPr>
            <w:tcW w:w="4962" w:type="dxa"/>
            <w:vAlign w:val="center"/>
          </w:tcPr>
          <w:p w14:paraId="70C0C533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5A1955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20D9A" w:rsidRPr="00120D9A" w14:paraId="10599085" w14:textId="77777777" w:rsidTr="00813FA9">
        <w:tc>
          <w:tcPr>
            <w:tcW w:w="4962" w:type="dxa"/>
          </w:tcPr>
          <w:p w14:paraId="4F9A0723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310A367" w14:textId="7AE0F93B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5E3B34">
              <w:rPr>
                <w:rFonts w:ascii="Corbel" w:hAnsi="Corbel"/>
                <w:sz w:val="24"/>
                <w:szCs w:val="24"/>
              </w:rPr>
              <w:t>9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120D9A" w:rsidRPr="00120D9A" w14:paraId="07F2E0CF" w14:textId="77777777" w:rsidTr="00813FA9">
        <w:tc>
          <w:tcPr>
            <w:tcW w:w="4962" w:type="dxa"/>
          </w:tcPr>
          <w:p w14:paraId="5709F995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4B8BCF8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3648E4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Konsultacje – 3 godz. </w:t>
            </w:r>
          </w:p>
          <w:p w14:paraId="739721A6" w14:textId="09051579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Zaliczenie z oceną – 2 godz. </w:t>
            </w:r>
          </w:p>
        </w:tc>
      </w:tr>
      <w:tr w:rsidR="00120D9A" w:rsidRPr="00120D9A" w14:paraId="1C6ED59C" w14:textId="77777777" w:rsidTr="00813FA9">
        <w:tc>
          <w:tcPr>
            <w:tcW w:w="4962" w:type="dxa"/>
          </w:tcPr>
          <w:p w14:paraId="0BA71049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3288502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8351F3" w14:textId="111FD9C4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Przygotowanie do zajęć – 15 godz. </w:t>
            </w:r>
          </w:p>
          <w:p w14:paraId="1CEBC846" w14:textId="07F0BC82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Przygotowanie do zaliczenia</w:t>
            </w:r>
            <w:r w:rsidR="005E3B3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–  </w:t>
            </w:r>
            <w:r w:rsidR="005E3B34">
              <w:rPr>
                <w:rFonts w:ascii="Corbel" w:hAnsi="Corbel"/>
                <w:sz w:val="24"/>
                <w:szCs w:val="24"/>
              </w:rPr>
              <w:t>21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120D9A" w:rsidRPr="00120D9A" w14:paraId="13E6EF36" w14:textId="77777777" w:rsidTr="00813FA9">
        <w:tc>
          <w:tcPr>
            <w:tcW w:w="4962" w:type="dxa"/>
          </w:tcPr>
          <w:p w14:paraId="630593A4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FDEFD7" w14:textId="4EF59E88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20D9A" w:rsidRPr="00120D9A" w14:paraId="6BD9B01A" w14:textId="77777777" w:rsidTr="00813FA9">
        <w:tc>
          <w:tcPr>
            <w:tcW w:w="4962" w:type="dxa"/>
          </w:tcPr>
          <w:p w14:paraId="1D73B7DF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61A3E6" w14:textId="1E609D6B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79B9F8" w14:textId="77777777" w:rsidR="0085747A" w:rsidRPr="00120D9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20D9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20D9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BE04FA2" w14:textId="77777777" w:rsidR="003E1941" w:rsidRPr="00120D9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5BF34F" w14:textId="77777777" w:rsidR="0085747A" w:rsidRPr="00120D9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6. </w:t>
      </w:r>
      <w:r w:rsidR="0085747A" w:rsidRPr="00120D9A">
        <w:rPr>
          <w:rFonts w:ascii="Corbel" w:hAnsi="Corbel"/>
          <w:smallCaps w:val="0"/>
          <w:szCs w:val="24"/>
        </w:rPr>
        <w:t>PRAKTYKI ZAWO</w:t>
      </w:r>
      <w:r w:rsidR="009D3F3B" w:rsidRPr="00120D9A">
        <w:rPr>
          <w:rFonts w:ascii="Corbel" w:hAnsi="Corbel"/>
          <w:smallCaps w:val="0"/>
          <w:szCs w:val="24"/>
        </w:rPr>
        <w:t>DOWE W RAMACH PRZEDMIOTU</w:t>
      </w:r>
    </w:p>
    <w:p w14:paraId="2D920866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A140D6C" w14:textId="3E03E171" w:rsidR="003E1941" w:rsidRPr="00120D9A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b w:val="0"/>
          <w:smallCaps w:val="0"/>
          <w:szCs w:val="24"/>
        </w:rPr>
        <w:t>NIE DOTYCZY</w:t>
      </w:r>
    </w:p>
    <w:p w14:paraId="35EC78B4" w14:textId="77777777" w:rsidR="002913B3" w:rsidRPr="00120D9A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szCs w:val="24"/>
        </w:rPr>
      </w:pPr>
    </w:p>
    <w:p w14:paraId="6E53DACC" w14:textId="77777777" w:rsidR="0085747A" w:rsidRPr="00120D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120D9A">
        <w:rPr>
          <w:rFonts w:ascii="Corbel" w:hAnsi="Corbel"/>
          <w:smallCaps w:val="0"/>
          <w:szCs w:val="24"/>
        </w:rPr>
        <w:t>LITERATURA</w:t>
      </w:r>
      <w:r w:rsidRPr="00120D9A">
        <w:rPr>
          <w:rFonts w:ascii="Corbel" w:hAnsi="Corbel"/>
          <w:smallCaps w:val="0"/>
          <w:szCs w:val="24"/>
        </w:rPr>
        <w:t xml:space="preserve"> </w:t>
      </w:r>
    </w:p>
    <w:p w14:paraId="21FDB9F9" w14:textId="77777777" w:rsidR="00675843" w:rsidRPr="00120D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20D9A" w:rsidRPr="00120D9A" w14:paraId="75C08AA4" w14:textId="77777777" w:rsidTr="0071620A">
        <w:trPr>
          <w:trHeight w:val="397"/>
        </w:trPr>
        <w:tc>
          <w:tcPr>
            <w:tcW w:w="7513" w:type="dxa"/>
          </w:tcPr>
          <w:p w14:paraId="4715F75B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BF374D" w14:textId="652B4DAB" w:rsidR="003428F1" w:rsidRPr="00120D9A" w:rsidRDefault="003428F1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M.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Załucki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Prawo własności intelektualnej. Repetytorium. Warszawa 2010</w:t>
            </w:r>
            <w:r w:rsidR="00EE48B4"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</w:p>
          <w:p w14:paraId="68633B7F" w14:textId="77777777" w:rsidR="00EB2649" w:rsidRPr="00120D9A" w:rsidRDefault="00EB2649" w:rsidP="00EB2649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J. Hetman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Podstawy prawa własności intelektualnej, Warszawa 2010;</w:t>
            </w:r>
          </w:p>
          <w:p w14:paraId="2CC04D53" w14:textId="26A2D9B9" w:rsidR="00EB2649" w:rsidRPr="00120D9A" w:rsidRDefault="00EB2649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J.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Sieńczyło-Chlabicz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Prawo własności intelektualnej, Warszawa 20</w:t>
            </w:r>
            <w:r w:rsidR="003B4DFD"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18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;</w:t>
            </w:r>
          </w:p>
          <w:p w14:paraId="50875264" w14:textId="306E24E7" w:rsidR="00BF77FD" w:rsidRPr="00120D9A" w:rsidRDefault="00BF77FD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K. Czub, 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Prawo własności intelektualnej, Warszawa 2021.</w:t>
            </w:r>
          </w:p>
          <w:p w14:paraId="1DD454A9" w14:textId="1FC4419D" w:rsidR="003428F1" w:rsidRPr="00120D9A" w:rsidRDefault="00342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20D9A" w:rsidRPr="00120D9A" w14:paraId="1D15FB5E" w14:textId="77777777" w:rsidTr="0071620A">
        <w:trPr>
          <w:trHeight w:val="397"/>
        </w:trPr>
        <w:tc>
          <w:tcPr>
            <w:tcW w:w="7513" w:type="dxa"/>
          </w:tcPr>
          <w:p w14:paraId="0B851A03" w14:textId="77777777" w:rsidR="00AF7346" w:rsidRPr="00120D9A" w:rsidRDefault="00AF7346" w:rsidP="00AF73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48ABC546" w14:textId="36D53B45" w:rsidR="003B4DFD" w:rsidRPr="00120D9A" w:rsidRDefault="003B4DFD" w:rsidP="003B4DFD">
            <w:pPr>
              <w:pStyle w:val="Punktygwne"/>
              <w:spacing w:before="0" w:after="0"/>
              <w:ind w:left="640"/>
              <w:rPr>
                <w:rFonts w:ascii="Corbel" w:hAnsi="Corbel"/>
                <w:b w:val="0"/>
                <w:iCs/>
                <w:smallCaps w:val="0"/>
                <w:szCs w:val="24"/>
              </w:rPr>
            </w:pPr>
          </w:p>
          <w:p w14:paraId="0931CB77" w14:textId="77777777" w:rsidR="0085747A" w:rsidRPr="00120D9A" w:rsidRDefault="00AF7346" w:rsidP="003B4DFD">
            <w:pPr>
              <w:pStyle w:val="Punktygwne"/>
              <w:numPr>
                <w:ilvl w:val="2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M.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Załucki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(red.), 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Prawo cywilne. Komentarz, wydanie 2, Warszawa 2020,</w:t>
            </w: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</w:t>
            </w:r>
          </w:p>
          <w:p w14:paraId="6B068B61" w14:textId="77777777" w:rsidR="000E26EA" w:rsidRPr="00120D9A" w:rsidRDefault="003B4DFD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J.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Sieńczyło-Chlabicz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intelektualnej</w:t>
            </w:r>
            <w:r w:rsidR="00BF77FD" w:rsidRPr="00120D9A">
              <w:rPr>
                <w:rFonts w:ascii="Corbel" w:hAnsi="Corbel"/>
                <w:iCs/>
                <w:sz w:val="24"/>
                <w:szCs w:val="24"/>
              </w:rPr>
              <w:t xml:space="preserve">. Teoria a praktyka, 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Warszawa 2021</w:t>
            </w:r>
            <w:r w:rsidR="00BF77FD"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  <w:r w:rsidR="000E26EA" w:rsidRPr="00120D9A">
              <w:t xml:space="preserve"> </w:t>
            </w:r>
          </w:p>
          <w:p w14:paraId="3F8313D1" w14:textId="5AA3D1A5" w:rsidR="003B4DFD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P. Kostański, Ł. Żelechowski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przemysłowej, wydanie 2, Warszawa 2020,</w:t>
            </w:r>
          </w:p>
          <w:p w14:paraId="6F011E98" w14:textId="11B7C021" w:rsidR="00CB7707" w:rsidRPr="00120D9A" w:rsidRDefault="00CB7707" w:rsidP="00CB770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T.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Demendecki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, A. Niewęgłowski, J. J. Sitko, J. Szczotka, G. Tylec,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 Prawo własności intelektualnej. Komentarz, Warszawa 2015,</w:t>
            </w:r>
          </w:p>
          <w:p w14:paraId="094F5155" w14:textId="77777777" w:rsidR="00CB7707" w:rsidRPr="00120D9A" w:rsidRDefault="00702FA7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R. Skubisz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, Prawo własności przemysłowej. System Prawa Prywatnego. Tomy 14 A, B, C, Warszawa 2017, </w:t>
            </w:r>
          </w:p>
          <w:p w14:paraId="751E04ED" w14:textId="25230E6C" w:rsidR="00043E51" w:rsidRPr="00120D9A" w:rsidRDefault="00702FA7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E. Nowińska</w:t>
            </w:r>
            <w:r w:rsidR="000E26EA"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Prawo własności przemysłowej. System Prawa Handlowego. Tom 3, Warszawa 2015</w:t>
            </w:r>
            <w:r w:rsidR="00043E51"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</w:p>
          <w:p w14:paraId="2824454C" w14:textId="08364681" w:rsidR="000E26EA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E. Nowińska, U.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Promińska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, M.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du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Vall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przemysłowej, Warszawa 2008;</w:t>
            </w:r>
          </w:p>
          <w:p w14:paraId="4CED1C4D" w14:textId="26D51589" w:rsidR="000E26EA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J. Barta, R. Markiewicz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autorskie, Warszawa 2008.</w:t>
            </w:r>
          </w:p>
          <w:p w14:paraId="06CF3311" w14:textId="77777777" w:rsidR="00702FA7" w:rsidRPr="00120D9A" w:rsidRDefault="00043E51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sz w:val="24"/>
                <w:szCs w:val="24"/>
              </w:rPr>
              <w:t xml:space="preserve">, Umowa „sprzedaży” dobra wirtualnego oraz konta na serwerze gry, „Wrocławskie Studia Sądowe Kwartalnik” Wrocław 4/2014 (13) s. 216 – 233, </w:t>
            </w:r>
          </w:p>
          <w:p w14:paraId="0F2E1BAE" w14:textId="73E2C42D" w:rsidR="00C04F7E" w:rsidRPr="00120D9A" w:rsidRDefault="00C04F7E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>, Obrót dobrami wirtualnymi w grach komputerowych. Studium cywilnoprawne, Warszawa 2018</w:t>
            </w:r>
            <w:r w:rsidR="00C16FBD" w:rsidRPr="00120D9A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</w:p>
          <w:p w14:paraId="7693BF12" w14:textId="79F5A800" w:rsidR="00C16FBD" w:rsidRPr="00120D9A" w:rsidRDefault="00C16FBD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Pr="00120D9A">
              <w:rPr>
                <w:rFonts w:ascii="Corbel" w:hAnsi="Corbel"/>
              </w:rPr>
              <w:t>Utwory w grach komputerowych – tworzenie, korzystanie i rozporządzanie nimi przez graczy, Kwartalnik Urzędu Patentowego RP 2018 nr 2, 87-90.</w:t>
            </w:r>
          </w:p>
        </w:tc>
      </w:tr>
    </w:tbl>
    <w:p w14:paraId="6F59194A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2C2B69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8A3AFA" w14:textId="77777777" w:rsidR="0085747A" w:rsidRPr="00120D9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20D9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20D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2750A" w14:textId="77777777" w:rsidR="005C0B4E" w:rsidRDefault="005C0B4E" w:rsidP="00C16ABF">
      <w:pPr>
        <w:spacing w:after="0" w:line="240" w:lineRule="auto"/>
      </w:pPr>
      <w:r>
        <w:separator/>
      </w:r>
    </w:p>
  </w:endnote>
  <w:endnote w:type="continuationSeparator" w:id="0">
    <w:p w14:paraId="790A723E" w14:textId="77777777" w:rsidR="005C0B4E" w:rsidRDefault="005C0B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CB365" w14:textId="77777777" w:rsidR="005C0B4E" w:rsidRDefault="005C0B4E" w:rsidP="00C16ABF">
      <w:pPr>
        <w:spacing w:after="0" w:line="240" w:lineRule="auto"/>
      </w:pPr>
      <w:r>
        <w:separator/>
      </w:r>
    </w:p>
  </w:footnote>
  <w:footnote w:type="continuationSeparator" w:id="0">
    <w:p w14:paraId="71008529" w14:textId="77777777" w:rsidR="005C0B4E" w:rsidRDefault="005C0B4E" w:rsidP="00C16ABF">
      <w:pPr>
        <w:spacing w:after="0" w:line="240" w:lineRule="auto"/>
      </w:pPr>
      <w:r>
        <w:continuationSeparator/>
      </w:r>
    </w:p>
  </w:footnote>
  <w:footnote w:id="1">
    <w:p w14:paraId="684A0A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729"/>
        </w:tabs>
        <w:ind w:left="729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E5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6EA"/>
    <w:rsid w:val="000F1C57"/>
    <w:rsid w:val="000F5615"/>
    <w:rsid w:val="0011279A"/>
    <w:rsid w:val="00120D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FB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3B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EE"/>
    <w:rsid w:val="003428F1"/>
    <w:rsid w:val="00346FE9"/>
    <w:rsid w:val="0034759A"/>
    <w:rsid w:val="003503F6"/>
    <w:rsid w:val="003530DD"/>
    <w:rsid w:val="00363F78"/>
    <w:rsid w:val="003A0A5B"/>
    <w:rsid w:val="003A1176"/>
    <w:rsid w:val="003B4DFD"/>
    <w:rsid w:val="003B5D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AE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C6A"/>
    <w:rsid w:val="0050496F"/>
    <w:rsid w:val="00513B6F"/>
    <w:rsid w:val="00517C63"/>
    <w:rsid w:val="00533081"/>
    <w:rsid w:val="005363C4"/>
    <w:rsid w:val="00536BDE"/>
    <w:rsid w:val="00543ACC"/>
    <w:rsid w:val="0056696D"/>
    <w:rsid w:val="005740E2"/>
    <w:rsid w:val="0059484D"/>
    <w:rsid w:val="005A0855"/>
    <w:rsid w:val="005A133C"/>
    <w:rsid w:val="005A3196"/>
    <w:rsid w:val="005C080F"/>
    <w:rsid w:val="005C0B4E"/>
    <w:rsid w:val="005C19EF"/>
    <w:rsid w:val="005C55E5"/>
    <w:rsid w:val="005C696A"/>
    <w:rsid w:val="005E3B34"/>
    <w:rsid w:val="005E5DC0"/>
    <w:rsid w:val="005E6E85"/>
    <w:rsid w:val="005F31D2"/>
    <w:rsid w:val="0061029B"/>
    <w:rsid w:val="006158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FA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5BC"/>
    <w:rsid w:val="00916188"/>
    <w:rsid w:val="00923D7D"/>
    <w:rsid w:val="0094608F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E7B"/>
    <w:rsid w:val="00A84C85"/>
    <w:rsid w:val="00A93BB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E0"/>
    <w:rsid w:val="00AF7346"/>
    <w:rsid w:val="00B06142"/>
    <w:rsid w:val="00B135B1"/>
    <w:rsid w:val="00B1745E"/>
    <w:rsid w:val="00B2160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F9"/>
    <w:rsid w:val="00BB520A"/>
    <w:rsid w:val="00BD3869"/>
    <w:rsid w:val="00BD66E9"/>
    <w:rsid w:val="00BD6FF4"/>
    <w:rsid w:val="00BF2C41"/>
    <w:rsid w:val="00BF77FD"/>
    <w:rsid w:val="00C04F7E"/>
    <w:rsid w:val="00C058B4"/>
    <w:rsid w:val="00C05F44"/>
    <w:rsid w:val="00C131B5"/>
    <w:rsid w:val="00C16ABF"/>
    <w:rsid w:val="00C16FBD"/>
    <w:rsid w:val="00C170AE"/>
    <w:rsid w:val="00C26CB7"/>
    <w:rsid w:val="00C324C1"/>
    <w:rsid w:val="00C36992"/>
    <w:rsid w:val="00C45BA4"/>
    <w:rsid w:val="00C56036"/>
    <w:rsid w:val="00C61DC5"/>
    <w:rsid w:val="00C67E92"/>
    <w:rsid w:val="00C70A26"/>
    <w:rsid w:val="00C766DF"/>
    <w:rsid w:val="00C93446"/>
    <w:rsid w:val="00C94B98"/>
    <w:rsid w:val="00CA2B96"/>
    <w:rsid w:val="00CA5089"/>
    <w:rsid w:val="00CA56E5"/>
    <w:rsid w:val="00CB6C4D"/>
    <w:rsid w:val="00CB7707"/>
    <w:rsid w:val="00CD6897"/>
    <w:rsid w:val="00CE5BAC"/>
    <w:rsid w:val="00CE5EAF"/>
    <w:rsid w:val="00CF25BE"/>
    <w:rsid w:val="00CF46AD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649"/>
    <w:rsid w:val="00EC4899"/>
    <w:rsid w:val="00ED03AB"/>
    <w:rsid w:val="00ED32D2"/>
    <w:rsid w:val="00EE32DE"/>
    <w:rsid w:val="00EE48B4"/>
    <w:rsid w:val="00EE5457"/>
    <w:rsid w:val="00F070AB"/>
    <w:rsid w:val="00F078BA"/>
    <w:rsid w:val="00F17567"/>
    <w:rsid w:val="00F27A7B"/>
    <w:rsid w:val="00F32169"/>
    <w:rsid w:val="00F526AF"/>
    <w:rsid w:val="00F617C3"/>
    <w:rsid w:val="00F7066B"/>
    <w:rsid w:val="00F74FA4"/>
    <w:rsid w:val="00F83B28"/>
    <w:rsid w:val="00F85789"/>
    <w:rsid w:val="00F974DA"/>
    <w:rsid w:val="00FA46E5"/>
    <w:rsid w:val="00FA5C72"/>
    <w:rsid w:val="00FB7DBA"/>
    <w:rsid w:val="00FC1C25"/>
    <w:rsid w:val="00FC3F45"/>
    <w:rsid w:val="00FD2A64"/>
    <w:rsid w:val="00FD503F"/>
    <w:rsid w:val="00FD7589"/>
    <w:rsid w:val="00FF016A"/>
    <w:rsid w:val="00FF1401"/>
    <w:rsid w:val="00FF5E7D"/>
    <w:rsid w:val="3639F4BF"/>
    <w:rsid w:val="3B5FE3B0"/>
    <w:rsid w:val="4C0CDA11"/>
    <w:rsid w:val="5E9EE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2D6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913B3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99647-ACB2-4007-8525-3785308D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1506</Words>
  <Characters>9036</Characters>
  <Application>Microsoft Office Word</Application>
  <DocSecurity>0</DocSecurity>
  <Lines>75</Lines>
  <Paragraphs>21</Paragraphs>
  <ScaleCrop>false</ScaleCrop>
  <Company>Hewlett-Packard Company</Company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2021-12-07T13:49:00Z</dcterms:created>
  <dcterms:modified xsi:type="dcterms:W3CDTF">2023-09-29T09:32:00Z</dcterms:modified>
</cp:coreProperties>
</file>